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DE48D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of the CHAMBOUR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5005B97B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Minster Lovell,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Yeoman.</w:t>
      </w:r>
    </w:p>
    <w:p w14:paraId="06A98FBC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FBCFED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648C85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debt</w:t>
      </w:r>
    </w:p>
    <w:p w14:paraId="406F807D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Crouchman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Hinton(q.v.).</w:t>
      </w:r>
    </w:p>
    <w:p w14:paraId="10A121C4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0991454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AD8FDD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74F7B7" w14:textId="77777777" w:rsidR="005F1C87" w:rsidRDefault="005F1C87" w:rsidP="005F1C8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7819AD9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FDE15" w14:textId="77777777" w:rsidR="005F1C87" w:rsidRDefault="005F1C87" w:rsidP="009139A6">
      <w:r>
        <w:separator/>
      </w:r>
    </w:p>
  </w:endnote>
  <w:endnote w:type="continuationSeparator" w:id="0">
    <w:p w14:paraId="3E9A0AF1" w14:textId="77777777" w:rsidR="005F1C87" w:rsidRDefault="005F1C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95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2D9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26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6840F" w14:textId="77777777" w:rsidR="005F1C87" w:rsidRDefault="005F1C87" w:rsidP="009139A6">
      <w:r>
        <w:separator/>
      </w:r>
    </w:p>
  </w:footnote>
  <w:footnote w:type="continuationSeparator" w:id="0">
    <w:p w14:paraId="1B02BD61" w14:textId="77777777" w:rsidR="005F1C87" w:rsidRDefault="005F1C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83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A8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D25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C87"/>
    <w:rsid w:val="000666E0"/>
    <w:rsid w:val="002510B7"/>
    <w:rsid w:val="005C130B"/>
    <w:rsid w:val="005F1C8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F7E27"/>
  <w15:chartTrackingRefBased/>
  <w15:docId w15:val="{C9B079A8-142E-4856-A9EF-D283E0C5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1C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2022-07-06T17:57:00Z</dcterms:created>
  <dcterms:modified xsi:type="dcterms:W3CDTF">2022-07-06T17:58:00Z</dcterms:modified>
</cp:coreProperties>
</file>